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FDA98" w14:textId="4D738BB6" w:rsidR="004B17E3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</w:t>
      </w:r>
      <w:r w:rsidR="00451B62">
        <w:rPr>
          <w:rFonts w:ascii="Arial" w:hAnsi="Arial" w:cs="Arial"/>
          <w:b/>
          <w:bCs/>
        </w:rPr>
        <w:t>2</w:t>
      </w:r>
      <w:r w:rsidRPr="00435F1E">
        <w:rPr>
          <w:rFonts w:ascii="Arial" w:hAnsi="Arial" w:cs="Arial"/>
          <w:b/>
          <w:bCs/>
        </w:rPr>
        <w:t xml:space="preserve"> #</w:t>
      </w:r>
      <w:r>
        <w:rPr>
          <w:rFonts w:ascii="Arial" w:hAnsi="Arial" w:cs="Arial"/>
          <w:b/>
          <w:bCs/>
        </w:rPr>
        <w:t>1</w:t>
      </w:r>
      <w:r w:rsidR="00451B62">
        <w:rPr>
          <w:rFonts w:ascii="Arial" w:hAnsi="Arial" w:cs="Arial"/>
          <w:b/>
          <w:bCs/>
        </w:rPr>
        <w:t>1</w:t>
      </w:r>
      <w:r w:rsidR="00CD4520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</w:t>
      </w:r>
      <w:r w:rsidR="00451B62">
        <w:rPr>
          <w:rFonts w:ascii="Arial" w:hAnsi="Arial" w:cs="Arial"/>
          <w:b/>
          <w:bCs/>
        </w:rPr>
        <w:t>2</w:t>
      </w:r>
      <w:r w:rsidRPr="00871F8C">
        <w:rPr>
          <w:rFonts w:ascii="Arial" w:hAnsi="Arial" w:cs="Arial"/>
          <w:b/>
          <w:bCs/>
        </w:rPr>
        <w:t>-</w:t>
      </w:r>
      <w:r w:rsidR="0042566B">
        <w:rPr>
          <w:rFonts w:ascii="Arial" w:hAnsi="Arial" w:cs="Arial"/>
          <w:b/>
          <w:bCs/>
        </w:rPr>
        <w:t>2</w:t>
      </w:r>
      <w:r w:rsidR="00C11A20">
        <w:rPr>
          <w:rFonts w:ascii="Arial" w:hAnsi="Arial" w:cs="Arial"/>
          <w:b/>
          <w:bCs/>
        </w:rPr>
        <w:t>10</w:t>
      </w:r>
      <w:r w:rsidR="00293385">
        <w:rPr>
          <w:rFonts w:ascii="Arial" w:hAnsi="Arial" w:cs="Arial"/>
          <w:b/>
          <w:bCs/>
        </w:rPr>
        <w:t>5118</w:t>
      </w:r>
    </w:p>
    <w:p w14:paraId="60B8A039" w14:textId="10545BB9" w:rsidR="00C11A20" w:rsidRPr="00210D4C" w:rsidRDefault="00C11A20" w:rsidP="00C11A2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293385">
        <w:rPr>
          <w:rFonts w:ascii="Arial" w:eastAsia="MS Mincho" w:hAnsi="Arial" w:cs="Arial"/>
          <w:b/>
          <w:bCs/>
          <w:lang w:eastAsia="ja-JP"/>
        </w:rPr>
        <w:t>May</w:t>
      </w:r>
      <w:r>
        <w:rPr>
          <w:rFonts w:ascii="Arial" w:eastAsia="MS Mincho" w:hAnsi="Arial" w:cs="Arial"/>
          <w:b/>
          <w:bCs/>
          <w:lang w:eastAsia="ja-JP"/>
        </w:rPr>
        <w:t xml:space="preserve"> 1</w:t>
      </w:r>
      <w:r w:rsidR="00293385">
        <w:rPr>
          <w:rFonts w:ascii="Arial" w:eastAsia="MS Mincho" w:hAnsi="Arial" w:cs="Arial"/>
          <w:b/>
          <w:bCs/>
          <w:lang w:eastAsia="ja-JP"/>
        </w:rPr>
        <w:t>9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293385">
        <w:rPr>
          <w:rFonts w:ascii="Arial" w:eastAsia="MS Mincho" w:hAnsi="Arial" w:cs="Arial"/>
          <w:b/>
          <w:bCs/>
          <w:lang w:eastAsia="ja-JP"/>
        </w:rPr>
        <w:t>May</w:t>
      </w:r>
      <w:r>
        <w:rPr>
          <w:rFonts w:ascii="Arial" w:eastAsia="MS Mincho" w:hAnsi="Arial" w:cs="Arial"/>
          <w:b/>
          <w:bCs/>
          <w:lang w:eastAsia="ja-JP"/>
        </w:rPr>
        <w:t xml:space="preserve"> 2</w:t>
      </w:r>
      <w:r w:rsidR="00293385">
        <w:rPr>
          <w:rFonts w:ascii="Arial" w:eastAsia="MS Mincho" w:hAnsi="Arial" w:cs="Arial"/>
          <w:b/>
          <w:bCs/>
          <w:lang w:eastAsia="ja-JP"/>
        </w:rPr>
        <w:t>8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21</w:t>
      </w:r>
    </w:p>
    <w:p w14:paraId="49C683B7" w14:textId="77777777" w:rsidR="00136C56" w:rsidRPr="00A6576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77EC92DF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6A276B">
        <w:t>.</w:t>
      </w:r>
      <w:r w:rsidR="00451B62">
        <w:t>10</w:t>
      </w:r>
      <w:r w:rsidR="00897212">
        <w:t>.</w:t>
      </w:r>
      <w:r w:rsidR="0035798E">
        <w:t>2</w:t>
      </w:r>
      <w:r w:rsidR="00897212">
        <w:t>.</w:t>
      </w:r>
      <w:r w:rsidR="00293385">
        <w:t>1</w:t>
      </w:r>
    </w:p>
    <w:p w14:paraId="2D2AF385" w14:textId="370A87DB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521E6139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383DBA">
        <w:t>On reporting UE specific TA pre-compensation during RACH in NTN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086F940D" w14:textId="51882525" w:rsidR="00A65480" w:rsidRPr="00A65480" w:rsidRDefault="00A65480" w:rsidP="00A65480">
      <w:r w:rsidRPr="00A65480">
        <w:t>RAN2 made the agreement in RAN2#11</w:t>
      </w:r>
      <w:r w:rsidR="0092647E">
        <w:t>3bis-e</w:t>
      </w:r>
      <w:r w:rsidR="003E4B51">
        <w:t xml:space="preserve"> [13]</w:t>
      </w:r>
      <w:r w:rsidRPr="00A65480">
        <w:t xml:space="preserve"> to further discuss the corresponding enhancement:</w:t>
      </w:r>
    </w:p>
    <w:p w14:paraId="3B8F6255" w14:textId="77777777" w:rsidR="00A65480" w:rsidRPr="00720B27" w:rsidRDefault="00A65480" w:rsidP="00A65480">
      <w:pPr>
        <w:rPr>
          <w:rFonts w:ascii="Arial" w:hAnsi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5480" w:rsidRPr="00720B27" w14:paraId="42DA28EA" w14:textId="77777777" w:rsidTr="00E80554">
        <w:tc>
          <w:tcPr>
            <w:tcW w:w="9629" w:type="dxa"/>
          </w:tcPr>
          <w:p w14:paraId="4C38F120" w14:textId="77777777" w:rsidR="0092647E" w:rsidRPr="0092647E" w:rsidRDefault="0092647E" w:rsidP="0092647E">
            <w:pPr>
              <w:numPr>
                <w:ilvl w:val="0"/>
                <w:numId w:val="32"/>
              </w:numPr>
              <w:spacing w:before="60" w:after="100" w:afterAutospacing="1"/>
              <w:rPr>
                <w:color w:val="000000"/>
                <w:sz w:val="20"/>
                <w:szCs w:val="20"/>
              </w:rPr>
            </w:pPr>
            <w:r w:rsidRPr="0092647E">
              <w:rPr>
                <w:b/>
                <w:bCs/>
                <w:color w:val="000000"/>
                <w:sz w:val="20"/>
                <w:szCs w:val="20"/>
              </w:rPr>
              <w:t>[Post113bis-e][000] The following agreement is disagreed “The UE reports the UE specific TA pre-compensation during RACH procedure using MAC CE (FFS if this needs to be configured). Actual content is FFS and also depends on further RAN1 input.”.</w:t>
            </w:r>
            <w:r w:rsidRPr="0092647E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640C31AA" w14:textId="60396BBB" w:rsidR="00A65480" w:rsidRPr="0092647E" w:rsidRDefault="0092647E" w:rsidP="0092647E">
            <w:pPr>
              <w:numPr>
                <w:ilvl w:val="0"/>
                <w:numId w:val="32"/>
              </w:numPr>
              <w:spacing w:before="60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647E">
              <w:rPr>
                <w:b/>
                <w:bCs/>
                <w:color w:val="000000"/>
                <w:sz w:val="20"/>
                <w:szCs w:val="20"/>
              </w:rPr>
              <w:t>[Post113bis-e][000] “It is FFS whether the UE reports the UE specific TA pre-compensation at the RACH procedure (MSG3 or MSG5) using a MAC CE. Actual content is FFS and also depends on further RAN1 input. Configurability is FFS”</w:t>
            </w:r>
          </w:p>
        </w:tc>
      </w:tr>
    </w:tbl>
    <w:p w14:paraId="77D3D792" w14:textId="77777777" w:rsidR="00A65480" w:rsidRDefault="00A65480" w:rsidP="009C0798">
      <w:pPr>
        <w:spacing w:after="180"/>
        <w:contextualSpacing/>
        <w:jc w:val="both"/>
      </w:pPr>
    </w:p>
    <w:p w14:paraId="05E5CF06" w14:textId="458AAD97" w:rsidR="001E7281" w:rsidRPr="009C0798" w:rsidRDefault="00A65480" w:rsidP="009C0798">
      <w:pPr>
        <w:spacing w:after="180"/>
        <w:contextualSpacing/>
        <w:jc w:val="both"/>
        <w:rPr>
          <w:szCs w:val="20"/>
        </w:rPr>
      </w:pPr>
      <w:r w:rsidRPr="00A65480">
        <w:t>In RAN2 [POST113-e][106][NTN] MAC aspects (Huawei)</w:t>
      </w:r>
      <w:r>
        <w:t xml:space="preserve"> [11]</w:t>
      </w:r>
      <w:r w:rsidRPr="00A65480">
        <w:t xml:space="preserve">, of the NTN WID </w:t>
      </w:r>
      <w:r w:rsidRPr="00A65480">
        <w:fldChar w:fldCharType="begin"/>
      </w:r>
      <w:r w:rsidRPr="00A65480">
        <w:instrText xml:space="preserve"> REF _Ref30442809 \r \h  \* MERGEFORMAT </w:instrText>
      </w:r>
      <w:r w:rsidRPr="00A65480">
        <w:fldChar w:fldCharType="separate"/>
      </w:r>
      <w:r w:rsidRPr="00A65480">
        <w:t>[1]</w:t>
      </w:r>
      <w:r w:rsidRPr="00A65480">
        <w:fldChar w:fldCharType="end"/>
      </w:r>
      <w:r w:rsidRPr="00A65480">
        <w:t xml:space="preserve">, </w:t>
      </w:r>
      <w:r w:rsidRPr="00A65480">
        <w:fldChar w:fldCharType="begin"/>
      </w:r>
      <w:r w:rsidRPr="00A65480">
        <w:instrText xml:space="preserve"> REF _Ref46861923 \r \h  \* MERGEFORMAT </w:instrText>
      </w:r>
      <w:r w:rsidRPr="00A65480">
        <w:fldChar w:fldCharType="separate"/>
      </w:r>
      <w:r w:rsidRPr="00A65480">
        <w:t>[2]</w:t>
      </w:r>
      <w:r w:rsidRPr="00A65480">
        <w:fldChar w:fldCharType="end"/>
      </w:r>
      <w:r w:rsidRPr="00A65480">
        <w:t xml:space="preserve"> for UE Idle mode behaviors is two important discussions related to RA Type selection and TA Timer reporting from UE have been discussed.</w:t>
      </w:r>
      <w:r w:rsidRPr="00A65480">
        <w:rPr>
          <w:b/>
          <w:bCs/>
        </w:rPr>
        <w:t xml:space="preserve"> </w:t>
      </w:r>
      <w:r w:rsidR="00EC0D2F">
        <w:rPr>
          <w:szCs w:val="20"/>
        </w:rPr>
        <w:t xml:space="preserve">In this contribution, we </w:t>
      </w:r>
      <w:r w:rsidR="009C0798">
        <w:rPr>
          <w:szCs w:val="20"/>
        </w:rPr>
        <w:t xml:space="preserve">provide our views on </w:t>
      </w:r>
      <w:r w:rsidR="009B0483">
        <w:rPr>
          <w:szCs w:val="20"/>
        </w:rPr>
        <w:t>th</w:t>
      </w:r>
      <w:r>
        <w:rPr>
          <w:szCs w:val="20"/>
        </w:rPr>
        <w:t>is</w:t>
      </w:r>
      <w:r w:rsidR="009B0483">
        <w:rPr>
          <w:szCs w:val="20"/>
        </w:rPr>
        <w:t xml:space="preserve"> topic </w:t>
      </w:r>
      <w:r>
        <w:rPr>
          <w:szCs w:val="20"/>
        </w:rPr>
        <w:t xml:space="preserve">on why the shortlisted solution approaches will not completely work and will create further issues that will need to be re-discussed in RAN2. </w:t>
      </w:r>
    </w:p>
    <w:p w14:paraId="3DD5A5A1" w14:textId="45CACB6E" w:rsidR="004829F1" w:rsidRDefault="00EA5A5B" w:rsidP="00BB1440">
      <w:pPr>
        <w:pStyle w:val="Heading1"/>
      </w:pPr>
      <w:r>
        <w:t>Discussion</w:t>
      </w:r>
    </w:p>
    <w:p w14:paraId="6043317A" w14:textId="341DFAB8" w:rsidR="004063E9" w:rsidRDefault="008D15DD" w:rsidP="009970CC">
      <w:pPr>
        <w:pStyle w:val="Heading2"/>
        <w:jc w:val="both"/>
      </w:pPr>
      <w:r>
        <w:t>Report UE Calculated TA</w:t>
      </w:r>
      <w:r w:rsidR="00344B17">
        <w:t xml:space="preserve"> </w:t>
      </w:r>
      <w:r w:rsidR="00BB1440">
        <w:t>during RACH procedure</w:t>
      </w:r>
    </w:p>
    <w:p w14:paraId="6C58E8E5" w14:textId="4B3B0B6E" w:rsidR="00364A96" w:rsidRDefault="004C0EAB" w:rsidP="00AA77A0">
      <w:pPr>
        <w:jc w:val="both"/>
      </w:pPr>
      <w:r>
        <w:t xml:space="preserve">In </w:t>
      </w:r>
      <w:r w:rsidR="007B3D14">
        <w:t>the post email discussion [11]</w:t>
      </w:r>
      <w:r w:rsidR="00ED21EF">
        <w:t xml:space="preserve"> introduces another </w:t>
      </w:r>
      <w:r w:rsidR="006073E7">
        <w:t xml:space="preserve">set of </w:t>
      </w:r>
      <w:r w:rsidR="00ED21EF">
        <w:t xml:space="preserve">proposal in terms of triggering TA report from the UE using </w:t>
      </w:r>
      <w:r w:rsidR="00FC25CA">
        <w:t xml:space="preserve">one of </w:t>
      </w:r>
      <w:r w:rsidR="00ED21EF">
        <w:t>the following three mechanisms</w:t>
      </w:r>
      <w:r w:rsidR="00115A1B">
        <w:t>:</w:t>
      </w:r>
    </w:p>
    <w:p w14:paraId="348ED141" w14:textId="65FE85A6" w:rsidR="00ED21EF" w:rsidRDefault="00ED21EF" w:rsidP="00AA77A0">
      <w:pPr>
        <w:jc w:val="both"/>
      </w:pPr>
    </w:p>
    <w:p w14:paraId="705A25BE" w14:textId="4D66CE34" w:rsidR="00ED21EF" w:rsidRDefault="00ED21EF" w:rsidP="009970CC">
      <w:pPr>
        <w:jc w:val="both"/>
      </w:pPr>
    </w:p>
    <w:tbl>
      <w:tblPr>
        <w:tblW w:w="9737" w:type="dxa"/>
        <w:tblLook w:val="04A0" w:firstRow="1" w:lastRow="0" w:firstColumn="1" w:lastColumn="0" w:noHBand="0" w:noVBand="1"/>
      </w:tblPr>
      <w:tblGrid>
        <w:gridCol w:w="1152"/>
        <w:gridCol w:w="8585"/>
      </w:tblGrid>
      <w:tr w:rsidR="00ED21EF" w:rsidRPr="00BB1440" w14:paraId="48CE0008" w14:textId="77777777" w:rsidTr="00BB1440">
        <w:trPr>
          <w:trHeight w:val="29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79092" w14:textId="77777777" w:rsidR="00ED21EF" w:rsidRPr="00BB1440" w:rsidRDefault="00ED21EF" w:rsidP="00ED21E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B14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#</w:t>
            </w:r>
          </w:p>
        </w:tc>
        <w:tc>
          <w:tcPr>
            <w:tcW w:w="8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2240E" w14:textId="77777777" w:rsidR="00ED21EF" w:rsidRPr="00BB1440" w:rsidRDefault="00ED21EF" w:rsidP="00ED21E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B14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Option</w:t>
            </w:r>
          </w:p>
        </w:tc>
      </w:tr>
      <w:tr w:rsidR="00ED21EF" w:rsidRPr="00BB1440" w14:paraId="5986B393" w14:textId="77777777" w:rsidTr="00BB1440">
        <w:trPr>
          <w:trHeight w:val="515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40FAB" w14:textId="77777777" w:rsidR="00ED21EF" w:rsidRPr="00BB1440" w:rsidRDefault="00ED21EF" w:rsidP="00D9644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B14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Option 1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39E804" w14:textId="77777777" w:rsidR="00ED21EF" w:rsidRPr="00BB1440" w:rsidRDefault="00ED21EF" w:rsidP="00ED21EF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BB1440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TA report can be triggered when RACH is initiated, and whether TA report is included in MSG3/MSG5 or MSGA/next UL Grant following MSGB depends on existing LCP procedure</w:t>
            </w:r>
          </w:p>
        </w:tc>
      </w:tr>
      <w:tr w:rsidR="00ED21EF" w:rsidRPr="00BB1440" w14:paraId="673E372E" w14:textId="77777777" w:rsidTr="00BB1440">
        <w:trPr>
          <w:trHeight w:val="885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EB3E" w14:textId="77777777" w:rsidR="00ED21EF" w:rsidRPr="00BB1440" w:rsidRDefault="00ED21EF" w:rsidP="00D9644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B14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Option 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845F05" w14:textId="77777777" w:rsidR="00ED21EF" w:rsidRPr="00BB1440" w:rsidRDefault="00ED21EF" w:rsidP="00ED21EF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BB1440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TA report can be triggered by some event or rule, e.g. If the difference between the current TA used by the UE and the TA value known to gNB (=the value last reported by the UE) exceeds a threshold; or by a threshold/hysteresis in the UE (the threshold can be wrt the last reported TA + common drift rate)</w:t>
            </w:r>
          </w:p>
        </w:tc>
      </w:tr>
      <w:tr w:rsidR="00ED21EF" w:rsidRPr="00BB1440" w14:paraId="5D0C5C8D" w14:textId="77777777" w:rsidTr="00BB1440">
        <w:trPr>
          <w:trHeight w:val="534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BCFF" w14:textId="77777777" w:rsidR="00ED21EF" w:rsidRPr="00BB1440" w:rsidRDefault="00ED21EF" w:rsidP="00D9644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B14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Option 3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7A61F2" w14:textId="77777777" w:rsidR="00ED21EF" w:rsidRPr="00BB1440" w:rsidRDefault="00ED21EF" w:rsidP="00ED21EF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BB1440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Whether UE reports UE-calculated TA to NW and in which message the report should be included should only be controlled by NW</w:t>
            </w:r>
          </w:p>
        </w:tc>
      </w:tr>
    </w:tbl>
    <w:p w14:paraId="7C01752E" w14:textId="768C4E3C" w:rsidR="00ED21EF" w:rsidRDefault="00ED21EF" w:rsidP="00ED21EF"/>
    <w:p w14:paraId="638A5763" w14:textId="3BBF2AAA" w:rsidR="00ED0A3A" w:rsidRDefault="00693A67" w:rsidP="000411BE">
      <w:pPr>
        <w:ind w:firstLine="567"/>
        <w:jc w:val="both"/>
      </w:pPr>
      <w:r>
        <w:t xml:space="preserve">The </w:t>
      </w:r>
      <w:r w:rsidR="00FC25CA">
        <w:t xml:space="preserve">primary reason </w:t>
      </w:r>
      <w:r w:rsidR="000411BE">
        <w:t>for reporting a</w:t>
      </w:r>
      <w:r w:rsidR="00FC25CA">
        <w:t xml:space="preserve"> UE specific </w:t>
      </w:r>
      <w:r w:rsidR="000411BE">
        <w:t>report for TA pre-</w:t>
      </w:r>
      <w:r w:rsidR="00FC25CA">
        <w:t xml:space="preserve">compensation </w:t>
      </w:r>
      <w:r w:rsidR="00D9126C">
        <w:t xml:space="preserve">is to </w:t>
      </w:r>
      <w:r>
        <w:t xml:space="preserve">ensure </w:t>
      </w:r>
      <w:r w:rsidR="00D9126C">
        <w:t>its use for</w:t>
      </w:r>
      <w:r>
        <w:t xml:space="preserve"> the KOffset parameter</w:t>
      </w:r>
      <w:r w:rsidR="00D9126C">
        <w:t xml:space="preserve"> </w:t>
      </w:r>
      <w:r w:rsidR="00627929">
        <w:t>used by the networ</w:t>
      </w:r>
      <w:r w:rsidR="000411BE">
        <w:t>k for UL and DL scheduling</w:t>
      </w:r>
      <w:r w:rsidR="00627929">
        <w:t xml:space="preserve">. </w:t>
      </w:r>
      <w:r w:rsidR="000411BE">
        <w:t xml:space="preserve">However, the efficacy of this value to the scheduler pre RRCConnection establishment is unproved. Most supporters of this option </w:t>
      </w:r>
      <w:r w:rsidR="000079DC">
        <w:t xml:space="preserve">also </w:t>
      </w:r>
      <w:r w:rsidR="000411BE">
        <w:t xml:space="preserve">agree that the pre-compensation value is only useful in the RRCConnected state. Further, </w:t>
      </w:r>
      <w:r w:rsidR="000411BE">
        <w:lastRenderedPageBreak/>
        <w:t xml:space="preserve">exposing this value before security is established </w:t>
      </w:r>
      <w:r w:rsidR="000079DC">
        <w:t>through a RRCConnection. And, exposing this value a few number of times (typically 3) is also a privacy risk since it exposes the UE location. So we have the following proposal</w:t>
      </w:r>
      <w:r>
        <w:t xml:space="preserve">. </w:t>
      </w:r>
    </w:p>
    <w:p w14:paraId="47C7BC10" w14:textId="77777777" w:rsidR="00ED0A3A" w:rsidRDefault="00ED0A3A" w:rsidP="00AA77A0">
      <w:pPr>
        <w:jc w:val="both"/>
      </w:pPr>
    </w:p>
    <w:p w14:paraId="12B6B764" w14:textId="6645D376" w:rsidR="00ED0A3A" w:rsidRDefault="000079DC" w:rsidP="00AA77A0">
      <w:pPr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 1</w:t>
      </w:r>
      <w:r w:rsidR="00ED0A3A" w:rsidRPr="00241725">
        <w:rPr>
          <w:b/>
          <w:bCs/>
          <w:i/>
          <w:iCs/>
          <w:u w:val="single"/>
        </w:rPr>
        <w:t>:</w:t>
      </w:r>
      <w:r w:rsidR="00ED0A3A">
        <w:rPr>
          <w:i/>
          <w:iCs/>
        </w:rPr>
        <w:t xml:space="preserve"> </w:t>
      </w:r>
      <w:r>
        <w:rPr>
          <w:i/>
          <w:iCs/>
        </w:rPr>
        <w:t>There is no real need for the UE specific report on TA pre-compensation to the network in idle mode for calculating KOffset</w:t>
      </w:r>
      <w:r w:rsidR="00ED0A3A">
        <w:rPr>
          <w:i/>
          <w:iCs/>
        </w:rPr>
        <w:t>.</w:t>
      </w:r>
      <w:r>
        <w:rPr>
          <w:i/>
          <w:iCs/>
        </w:rPr>
        <w:t xml:space="preserve"> Exposing this value is a further security and privacy risk. </w:t>
      </w:r>
      <w:r w:rsidR="00ED0A3A">
        <w:rPr>
          <w:i/>
          <w:iCs/>
        </w:rPr>
        <w:t xml:space="preserve"> </w:t>
      </w:r>
    </w:p>
    <w:p w14:paraId="797B8553" w14:textId="4E1BAD68" w:rsidR="00ED0A3A" w:rsidRDefault="00ED0A3A" w:rsidP="00AA77A0">
      <w:pPr>
        <w:jc w:val="both"/>
      </w:pPr>
    </w:p>
    <w:p w14:paraId="50530424" w14:textId="77777777" w:rsidR="000079DC" w:rsidRDefault="000079DC" w:rsidP="00AA77A0">
      <w:pPr>
        <w:jc w:val="both"/>
        <w:rPr>
          <w:i/>
          <w:iCs/>
        </w:rPr>
      </w:pPr>
      <w:r w:rsidRPr="000079DC">
        <w:rPr>
          <w:b/>
          <w:bCs/>
          <w:i/>
          <w:iCs/>
          <w:u w:val="single"/>
        </w:rPr>
        <w:t>Proposal 1:</w:t>
      </w:r>
      <w:r w:rsidRPr="000079DC">
        <w:rPr>
          <w:i/>
          <w:iCs/>
        </w:rPr>
        <w:t xml:space="preserve"> RAN2 to only discuss the UE specific report on TA pre-compensation for RRC Connected mode.</w:t>
      </w:r>
    </w:p>
    <w:p w14:paraId="16D84FAB" w14:textId="7C331FAC" w:rsidR="000079DC" w:rsidRPr="000079DC" w:rsidRDefault="000079DC" w:rsidP="00AA77A0">
      <w:pPr>
        <w:jc w:val="both"/>
        <w:rPr>
          <w:i/>
          <w:iCs/>
        </w:rPr>
      </w:pPr>
      <w:r w:rsidRPr="000079DC">
        <w:rPr>
          <w:i/>
          <w:iCs/>
        </w:rPr>
        <w:t xml:space="preserve"> </w:t>
      </w:r>
    </w:p>
    <w:p w14:paraId="7EB1BA27" w14:textId="77777777" w:rsidR="00C26610" w:rsidRDefault="00693A67" w:rsidP="00C26610">
      <w:pPr>
        <w:ind w:firstLine="567"/>
        <w:jc w:val="both"/>
      </w:pPr>
      <w:r>
        <w:t xml:space="preserve">However, </w:t>
      </w:r>
      <w:r w:rsidR="006C061C">
        <w:t xml:space="preserve">certain situations warrant UE reporting of this value especially in </w:t>
      </w:r>
      <w:r w:rsidR="00C26610">
        <w:t xml:space="preserve">scenarios of high </w:t>
      </w:r>
      <w:r w:rsidR="006C061C">
        <w:t>drift rate</w:t>
      </w:r>
      <w:r w:rsidR="00C26610">
        <w:t>s</w:t>
      </w:r>
      <w:r w:rsidR="006C061C">
        <w:t xml:space="preserve">. Situations such as airplane travel where the relative velocities between the satellite and the UEs can cause high drift rates </w:t>
      </w:r>
      <w:r w:rsidR="00C26610">
        <w:t xml:space="preserve">that will </w:t>
      </w:r>
      <w:r w:rsidR="006C061C">
        <w:t xml:space="preserve">need faster updates to the network in order to ensure proper UE performance. For this reason, </w:t>
      </w:r>
      <w:r w:rsidR="00C26610">
        <w:t xml:space="preserve">it is not advisable to always have this parameter be under network control. </w:t>
      </w:r>
    </w:p>
    <w:p w14:paraId="084BF49F" w14:textId="77777777" w:rsidR="00C26610" w:rsidRDefault="00C26610" w:rsidP="00C26610">
      <w:pPr>
        <w:jc w:val="both"/>
      </w:pPr>
    </w:p>
    <w:p w14:paraId="00EE85F4" w14:textId="0BFB445C" w:rsidR="00693A67" w:rsidRPr="00C26610" w:rsidRDefault="00C26610" w:rsidP="00C26610">
      <w:pPr>
        <w:jc w:val="both"/>
        <w:rPr>
          <w:i/>
          <w:iCs/>
        </w:rPr>
      </w:pPr>
      <w:r w:rsidRPr="00C26610">
        <w:rPr>
          <w:b/>
          <w:bCs/>
          <w:i/>
          <w:iCs/>
          <w:u w:val="single"/>
        </w:rPr>
        <w:t>Observation 2:</w:t>
      </w:r>
      <w:r w:rsidRPr="00C26610">
        <w:rPr>
          <w:i/>
          <w:iCs/>
        </w:rPr>
        <w:t xml:space="preserve"> Not all scenarios can benefit from network control of UE specific reporting of TA pre-compensation in the RRCConnectedMode.  </w:t>
      </w:r>
      <w:r w:rsidR="006C061C" w:rsidRPr="00C26610">
        <w:rPr>
          <w:i/>
          <w:iCs/>
        </w:rPr>
        <w:t xml:space="preserve"> </w:t>
      </w:r>
    </w:p>
    <w:p w14:paraId="5DC2BA75" w14:textId="127811DE" w:rsidR="00693A67" w:rsidRDefault="00693A67" w:rsidP="00AA77A0">
      <w:pPr>
        <w:jc w:val="both"/>
      </w:pPr>
    </w:p>
    <w:p w14:paraId="01653137" w14:textId="0872B213" w:rsidR="00693A67" w:rsidRDefault="00693A67" w:rsidP="00AA77A0">
      <w:pPr>
        <w:jc w:val="both"/>
        <w:rPr>
          <w:i/>
          <w:iCs/>
        </w:rPr>
      </w:pPr>
      <w:r>
        <w:rPr>
          <w:b/>
          <w:bCs/>
          <w:i/>
          <w:iCs/>
          <w:u w:val="single"/>
        </w:rPr>
        <w:t>Proposal 2</w:t>
      </w:r>
      <w:r w:rsidRPr="00241725">
        <w:rPr>
          <w:b/>
          <w:bCs/>
          <w:i/>
          <w:iCs/>
          <w:u w:val="single"/>
        </w:rPr>
        <w:t>:</w:t>
      </w:r>
      <w:r>
        <w:rPr>
          <w:i/>
          <w:iCs/>
        </w:rPr>
        <w:t xml:space="preserve"> </w:t>
      </w:r>
      <w:r w:rsidR="00D9126C">
        <w:rPr>
          <w:i/>
          <w:iCs/>
        </w:rPr>
        <w:t xml:space="preserve">RAN2 to </w:t>
      </w:r>
      <w:r w:rsidR="00C26610">
        <w:rPr>
          <w:i/>
          <w:iCs/>
        </w:rPr>
        <w:t>further discuss UE triggering of UE specific report on TA pre-compensation for special cases of high drift rates</w:t>
      </w:r>
      <w:r>
        <w:rPr>
          <w:i/>
          <w:iCs/>
        </w:rPr>
        <w:t>.</w:t>
      </w:r>
    </w:p>
    <w:p w14:paraId="3368489B" w14:textId="42B64331" w:rsidR="00ED0A3A" w:rsidRDefault="00ED0A3A" w:rsidP="00693A67">
      <w:pPr>
        <w:rPr>
          <w:i/>
          <w:iCs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79DC04A3" w:rsidR="009C0798" w:rsidRDefault="005B2938" w:rsidP="00AA77A0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views on </w:t>
      </w:r>
      <w:r w:rsidR="00ED0A3A">
        <w:rPr>
          <w:szCs w:val="20"/>
        </w:rPr>
        <w:t>the MAC enhancements for RA Type and Reporting of UE calculate TA</w:t>
      </w:r>
      <w:r w:rsidR="009C0798">
        <w:rPr>
          <w:szCs w:val="20"/>
        </w:rPr>
        <w:t xml:space="preserve">. </w:t>
      </w:r>
      <w:r w:rsidR="00ED0A3A">
        <w:rPr>
          <w:szCs w:val="20"/>
        </w:rPr>
        <w:t xml:space="preserve">We hope RAN2 will consider </w:t>
      </w:r>
      <w:r w:rsidR="00ED0A3A">
        <w:t>the</w:t>
      </w:r>
      <w:r w:rsidR="009C0798">
        <w:t xml:space="preserve"> </w:t>
      </w:r>
      <w:r w:rsidR="00ED0A3A">
        <w:t xml:space="preserve">following </w:t>
      </w:r>
      <w:r w:rsidR="00CA1D43">
        <w:t xml:space="preserve">observations and </w:t>
      </w:r>
      <w:r w:rsidR="009C0798">
        <w:t>proposals</w:t>
      </w:r>
      <w:r w:rsidR="00F02281">
        <w:t xml:space="preserve"> in this regards</w:t>
      </w:r>
      <w:r w:rsidR="00ED0A3A">
        <w:t>.</w:t>
      </w:r>
      <w:r w:rsidR="009C0798">
        <w:t xml:space="preserve"> </w:t>
      </w:r>
    </w:p>
    <w:p w14:paraId="30113A67" w14:textId="7D90E7B1" w:rsidR="00CA253C" w:rsidRDefault="00CA253C" w:rsidP="00AA77A0">
      <w:pPr>
        <w:jc w:val="both"/>
      </w:pPr>
    </w:p>
    <w:p w14:paraId="0EDB428A" w14:textId="77777777" w:rsidR="00AE227B" w:rsidRDefault="00AE227B" w:rsidP="00AE227B">
      <w:pPr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 1</w:t>
      </w:r>
      <w:r w:rsidRPr="00241725">
        <w:rPr>
          <w:b/>
          <w:bCs/>
          <w:i/>
          <w:iCs/>
          <w:u w:val="single"/>
        </w:rPr>
        <w:t>:</w:t>
      </w:r>
      <w:r>
        <w:rPr>
          <w:i/>
          <w:iCs/>
        </w:rPr>
        <w:t xml:space="preserve"> There is no real need for the UE specific report on TA pre-compensation to the network in idle mode for calculating KOffset. Exposing this value is a further security and privacy risk.  </w:t>
      </w:r>
    </w:p>
    <w:p w14:paraId="0C9463A1" w14:textId="77777777" w:rsidR="00AE227B" w:rsidRDefault="00AE227B" w:rsidP="00AE227B">
      <w:pPr>
        <w:jc w:val="both"/>
      </w:pPr>
    </w:p>
    <w:p w14:paraId="33BED382" w14:textId="77777777" w:rsidR="00AE227B" w:rsidRDefault="00AE227B" w:rsidP="00AE227B">
      <w:pPr>
        <w:jc w:val="both"/>
        <w:rPr>
          <w:i/>
          <w:iCs/>
        </w:rPr>
      </w:pPr>
      <w:r w:rsidRPr="000079DC">
        <w:rPr>
          <w:b/>
          <w:bCs/>
          <w:i/>
          <w:iCs/>
          <w:u w:val="single"/>
        </w:rPr>
        <w:t>Proposal 1:</w:t>
      </w:r>
      <w:r w:rsidRPr="000079DC">
        <w:rPr>
          <w:i/>
          <w:iCs/>
        </w:rPr>
        <w:t xml:space="preserve"> RAN2 to only discuss the UE specific report on TA pre-compensation for RRC Connected mode.</w:t>
      </w:r>
    </w:p>
    <w:p w14:paraId="3D08E18A" w14:textId="468626B7" w:rsidR="00AE227B" w:rsidRPr="00AE227B" w:rsidRDefault="00AE227B" w:rsidP="00AE227B">
      <w:pPr>
        <w:jc w:val="both"/>
        <w:rPr>
          <w:i/>
          <w:iCs/>
        </w:rPr>
      </w:pPr>
      <w:r w:rsidRPr="000079DC">
        <w:rPr>
          <w:i/>
          <w:iCs/>
        </w:rPr>
        <w:t xml:space="preserve"> </w:t>
      </w:r>
    </w:p>
    <w:p w14:paraId="18C14B6B" w14:textId="77777777" w:rsidR="00AE227B" w:rsidRPr="00C26610" w:rsidRDefault="00AE227B" w:rsidP="00AE227B">
      <w:pPr>
        <w:jc w:val="both"/>
        <w:rPr>
          <w:i/>
          <w:iCs/>
        </w:rPr>
      </w:pPr>
      <w:r w:rsidRPr="00C26610">
        <w:rPr>
          <w:b/>
          <w:bCs/>
          <w:i/>
          <w:iCs/>
          <w:u w:val="single"/>
        </w:rPr>
        <w:t>Observation 2:</w:t>
      </w:r>
      <w:r w:rsidRPr="00C26610">
        <w:rPr>
          <w:i/>
          <w:iCs/>
        </w:rPr>
        <w:t xml:space="preserve"> Not all scenarios can benefit from network control of UE specific reporting of TA pre-compensation in the RRCConnectedMode.   </w:t>
      </w:r>
    </w:p>
    <w:p w14:paraId="4A770B02" w14:textId="77777777" w:rsidR="00AE227B" w:rsidRDefault="00AE227B" w:rsidP="00AE227B">
      <w:pPr>
        <w:jc w:val="both"/>
      </w:pPr>
    </w:p>
    <w:p w14:paraId="53EE1BF9" w14:textId="77777777" w:rsidR="00AE227B" w:rsidRDefault="00AE227B" w:rsidP="00AE227B">
      <w:pPr>
        <w:jc w:val="both"/>
        <w:rPr>
          <w:i/>
          <w:iCs/>
        </w:rPr>
      </w:pPr>
      <w:r>
        <w:rPr>
          <w:b/>
          <w:bCs/>
          <w:i/>
          <w:iCs/>
          <w:u w:val="single"/>
        </w:rPr>
        <w:t>Proposal 2</w:t>
      </w:r>
      <w:r w:rsidRPr="00241725">
        <w:rPr>
          <w:b/>
          <w:bCs/>
          <w:i/>
          <w:iCs/>
          <w:u w:val="single"/>
        </w:rPr>
        <w:t>:</w:t>
      </w:r>
      <w:r>
        <w:rPr>
          <w:i/>
          <w:iCs/>
        </w:rPr>
        <w:t xml:space="preserve"> RAN2 to further discuss UE triggering of UE specific report on TA pre-compensation for special cases of high drift rates.</w:t>
      </w:r>
    </w:p>
    <w:p w14:paraId="72B164B2" w14:textId="77777777" w:rsidR="00F02281" w:rsidRDefault="00F02281" w:rsidP="000700F0">
      <w:pPr>
        <w:rPr>
          <w:i/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467B8D53" w14:textId="300F9B91" w:rsidR="00A6576F" w:rsidRDefault="004063E9" w:rsidP="00416D5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30442809"/>
      <w:bookmarkStart w:id="1" w:name="_Ref20471832"/>
      <w:bookmarkStart w:id="2" w:name="_Ref20563970"/>
      <w:r>
        <w:t>RP-193234, Solutions for NR to support non-terrestrial networks (NTN), Sitges, Spain, Dec. 2019.</w:t>
      </w:r>
      <w:bookmarkEnd w:id="0"/>
      <w:r>
        <w:t xml:space="preserve"> </w:t>
      </w:r>
      <w:bookmarkEnd w:id="1"/>
      <w:bookmarkEnd w:id="2"/>
    </w:p>
    <w:p w14:paraId="61CFCA90" w14:textId="50E014B9" w:rsidR="00C3675D" w:rsidRDefault="00C3675D" w:rsidP="00C3675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3" w:name="_Ref46861923"/>
      <w:r>
        <w:t>RP-201256, Solutions for NR to support non-terrestrial networks (NTN), Jun. 2020.</w:t>
      </w:r>
      <w:bookmarkEnd w:id="3"/>
      <w:r>
        <w:t xml:space="preserve"> </w:t>
      </w:r>
    </w:p>
    <w:p w14:paraId="6A084FB6" w14:textId="50F17AD7" w:rsidR="009C0798" w:rsidRDefault="009C0798" w:rsidP="009C079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30519541"/>
      <w:bookmarkStart w:id="5" w:name="_Ref30499280"/>
      <w:r>
        <w:lastRenderedPageBreak/>
        <w:t>3GPP TR 38.821, Solution for NR to support non terrestrial networks (NTN), v. 16.2.0, Dec. 2019.</w:t>
      </w:r>
      <w:bookmarkEnd w:id="4"/>
      <w:bookmarkEnd w:id="5"/>
    </w:p>
    <w:p w14:paraId="382B9602" w14:textId="77777777" w:rsidR="00131F95" w:rsidRDefault="00ED4879" w:rsidP="00131F9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 xml:space="preserve">3GPP TR 38.321, Medium Access Control </w:t>
      </w:r>
      <w:r w:rsidR="004C0BD7">
        <w:t>(MAC) Protocol Specification, v. 16.1.0, Jul</w:t>
      </w:r>
      <w:r w:rsidR="00131F95">
        <w:t>.</w:t>
      </w:r>
      <w:r w:rsidR="004C0BD7">
        <w:t xml:space="preserve"> 2020.</w:t>
      </w:r>
    </w:p>
    <w:p w14:paraId="74C6E602" w14:textId="6DDDEFB8" w:rsidR="00131F95" w:rsidRPr="00CE1906" w:rsidRDefault="00131F95" w:rsidP="00131F9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rPr>
          <w:noProof/>
        </w:rPr>
        <w:t>RP-182894</w:t>
      </w:r>
      <w:r>
        <w:t xml:space="preserve">, </w:t>
      </w:r>
      <w:r w:rsidRPr="00131F95">
        <w:rPr>
          <w:rFonts w:cs="Arial"/>
        </w:rPr>
        <w:t>New work item: 2-step RACH for NR, ZTE, RAN#82</w:t>
      </w:r>
    </w:p>
    <w:p w14:paraId="764258B5" w14:textId="31C71E3C" w:rsidR="00CE1906" w:rsidRDefault="00CE1906" w:rsidP="00131F9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rPr>
          <w:noProof/>
        </w:rPr>
        <w:t>3GPP T</w:t>
      </w:r>
      <w:r w:rsidR="002D19FA">
        <w:rPr>
          <w:noProof/>
        </w:rPr>
        <w:t>R</w:t>
      </w:r>
      <w:r>
        <w:rPr>
          <w:noProof/>
        </w:rPr>
        <w:t xml:space="preserve"> 38.304</w:t>
      </w:r>
      <w:r w:rsidR="002D19FA">
        <w:rPr>
          <w:noProof/>
        </w:rPr>
        <w:t>,</w:t>
      </w:r>
      <w:r w:rsidR="000A7B53">
        <w:rPr>
          <w:noProof/>
        </w:rPr>
        <w:t xml:space="preserve"> User Equipment (UE) procedures in idle mode and in RRC Inactive state, v. 16.2.0, Oct. 2020.</w:t>
      </w:r>
    </w:p>
    <w:p w14:paraId="643BA5C0" w14:textId="1EFC1330" w:rsidR="00CE1906" w:rsidRDefault="00CE1906" w:rsidP="00131F9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rPr>
          <w:noProof/>
        </w:rPr>
        <w:t>3GPP T</w:t>
      </w:r>
      <w:r w:rsidR="002D19FA">
        <w:rPr>
          <w:noProof/>
        </w:rPr>
        <w:t>R</w:t>
      </w:r>
      <w:r>
        <w:rPr>
          <w:noProof/>
        </w:rPr>
        <w:t xml:space="preserve"> 38.133</w:t>
      </w:r>
      <w:r w:rsidR="002D19FA">
        <w:rPr>
          <w:noProof/>
        </w:rPr>
        <w:t>, Requirements for support of radio resource management, v. 16.5.0, Oct. 2020.</w:t>
      </w:r>
    </w:p>
    <w:p w14:paraId="4778DB6C" w14:textId="1A0E4446" w:rsidR="0087500F" w:rsidRDefault="006F1548" w:rsidP="00131F9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>3GPP RAN2#111-e, Chairman’s Notes, Sept. 2020.</w:t>
      </w:r>
    </w:p>
    <w:p w14:paraId="13958467" w14:textId="725508BC" w:rsidR="006F1548" w:rsidRDefault="006F1548" w:rsidP="00131F9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>3GPP RAN2#112-e, Chairman’s Notes, Nov. 2020.</w:t>
      </w:r>
    </w:p>
    <w:p w14:paraId="0076446A" w14:textId="77777777" w:rsidR="00A65480" w:rsidRDefault="00B535C3" w:rsidP="00A6548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>3GPP RAN3#110-e, Chairman’s Notes, Nov. 2020.</w:t>
      </w:r>
    </w:p>
    <w:p w14:paraId="5E18EDB9" w14:textId="21B15402" w:rsidR="00A65480" w:rsidRDefault="00A65480" w:rsidP="00A6548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 xml:space="preserve">3GPP Email Discussions, </w:t>
      </w:r>
      <w:r w:rsidRPr="00720B27">
        <w:t>[POST113-e][106][NTN] MAC aspects (Huawei)</w:t>
      </w:r>
      <w:r>
        <w:t>, March 2021.</w:t>
      </w:r>
    </w:p>
    <w:p w14:paraId="2AF090DE" w14:textId="6D3A533F" w:rsidR="006935D6" w:rsidRDefault="006935D6" w:rsidP="00A6548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 xml:space="preserve">3GPP RAN2#113-e, Chairman’s Notes, Jan. 2021. </w:t>
      </w:r>
    </w:p>
    <w:p w14:paraId="715D3D23" w14:textId="0554CFB7" w:rsidR="006935D6" w:rsidRPr="00720B27" w:rsidRDefault="006935D6" w:rsidP="00A6548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>3GPP RAN2#113bis-e, Chairman’s Notes, Apr. 2021.</w:t>
      </w:r>
    </w:p>
    <w:p w14:paraId="0EB12C27" w14:textId="7D64A8E5" w:rsidR="00A65480" w:rsidRDefault="00A65480" w:rsidP="00A65480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</w:p>
    <w:p w14:paraId="3AA65526" w14:textId="0E6FDEE6" w:rsidR="00131F95" w:rsidRDefault="00131F95" w:rsidP="00131F95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</w:pPr>
    </w:p>
    <w:sectPr w:rsidR="00131F95" w:rsidSect="0082776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822BF" w14:textId="77777777" w:rsidR="007C4A9D" w:rsidRDefault="007C4A9D">
      <w:r>
        <w:separator/>
      </w:r>
    </w:p>
  </w:endnote>
  <w:endnote w:type="continuationSeparator" w:id="0">
    <w:p w14:paraId="124F2FF4" w14:textId="77777777" w:rsidR="007C4A9D" w:rsidRDefault="007C4A9D">
      <w:r>
        <w:continuationSeparator/>
      </w:r>
    </w:p>
  </w:endnote>
  <w:endnote w:type="continuationNotice" w:id="1">
    <w:p w14:paraId="33C2A200" w14:textId="77777777" w:rsidR="007C4A9D" w:rsidRDefault="007C4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43B85" w14:textId="77777777" w:rsidR="007C4A9D" w:rsidRDefault="007C4A9D">
      <w:r>
        <w:separator/>
      </w:r>
    </w:p>
  </w:footnote>
  <w:footnote w:type="continuationSeparator" w:id="0">
    <w:p w14:paraId="5E500218" w14:textId="77777777" w:rsidR="007C4A9D" w:rsidRDefault="007C4A9D">
      <w:r>
        <w:continuationSeparator/>
      </w:r>
    </w:p>
  </w:footnote>
  <w:footnote w:type="continuationNotice" w:id="1">
    <w:p w14:paraId="7D561B7D" w14:textId="77777777" w:rsidR="007C4A9D" w:rsidRDefault="007C4A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8F1C5E"/>
    <w:multiLevelType w:val="multilevel"/>
    <w:tmpl w:val="1D8F1C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D845E7"/>
    <w:multiLevelType w:val="multilevel"/>
    <w:tmpl w:val="EF5C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6"/>
  </w:num>
  <w:num w:numId="8">
    <w:abstractNumId w:val="14"/>
  </w:num>
  <w:num w:numId="9">
    <w:abstractNumId w:val="22"/>
  </w:num>
  <w:num w:numId="10">
    <w:abstractNumId w:val="3"/>
  </w:num>
  <w:num w:numId="11">
    <w:abstractNumId w:val="28"/>
  </w:num>
  <w:num w:numId="12">
    <w:abstractNumId w:val="7"/>
  </w:num>
  <w:num w:numId="13">
    <w:abstractNumId w:val="24"/>
  </w:num>
  <w:num w:numId="14">
    <w:abstractNumId w:val="18"/>
  </w:num>
  <w:num w:numId="15">
    <w:abstractNumId w:val="29"/>
  </w:num>
  <w:num w:numId="16">
    <w:abstractNumId w:val="31"/>
  </w:num>
  <w:num w:numId="17">
    <w:abstractNumId w:val="12"/>
  </w:num>
  <w:num w:numId="18">
    <w:abstractNumId w:val="27"/>
  </w:num>
  <w:num w:numId="19">
    <w:abstractNumId w:val="15"/>
  </w:num>
  <w:num w:numId="20">
    <w:abstractNumId w:val="11"/>
  </w:num>
  <w:num w:numId="21">
    <w:abstractNumId w:val="23"/>
  </w:num>
  <w:num w:numId="22">
    <w:abstractNumId w:val="8"/>
  </w:num>
  <w:num w:numId="23">
    <w:abstractNumId w:val="10"/>
  </w:num>
  <w:num w:numId="24">
    <w:abstractNumId w:val="5"/>
  </w:num>
  <w:num w:numId="25">
    <w:abstractNumId w:val="0"/>
  </w:num>
  <w:num w:numId="26">
    <w:abstractNumId w:val="1"/>
  </w:num>
  <w:num w:numId="27">
    <w:abstractNumId w:val="2"/>
  </w:num>
  <w:num w:numId="28">
    <w:abstractNumId w:val="6"/>
  </w:num>
  <w:num w:numId="29">
    <w:abstractNumId w:val="30"/>
  </w:num>
  <w:num w:numId="30">
    <w:abstractNumId w:val="25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9DC"/>
    <w:rsid w:val="00007CDC"/>
    <w:rsid w:val="00007E8B"/>
    <w:rsid w:val="00007EF0"/>
    <w:rsid w:val="000102B4"/>
    <w:rsid w:val="0001039D"/>
    <w:rsid w:val="000117C7"/>
    <w:rsid w:val="00011837"/>
    <w:rsid w:val="00011A0D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1BE"/>
    <w:rsid w:val="0004137F"/>
    <w:rsid w:val="00041768"/>
    <w:rsid w:val="00042269"/>
    <w:rsid w:val="000422E2"/>
    <w:rsid w:val="00042593"/>
    <w:rsid w:val="00042F22"/>
    <w:rsid w:val="00043108"/>
    <w:rsid w:val="000439A7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C85"/>
    <w:rsid w:val="00064085"/>
    <w:rsid w:val="0006487E"/>
    <w:rsid w:val="000650C1"/>
    <w:rsid w:val="00065E1A"/>
    <w:rsid w:val="000668B8"/>
    <w:rsid w:val="00067759"/>
    <w:rsid w:val="000700F0"/>
    <w:rsid w:val="000707A2"/>
    <w:rsid w:val="000708A3"/>
    <w:rsid w:val="00071F96"/>
    <w:rsid w:val="000721FE"/>
    <w:rsid w:val="00072B34"/>
    <w:rsid w:val="0007330B"/>
    <w:rsid w:val="00074E03"/>
    <w:rsid w:val="00075AB6"/>
    <w:rsid w:val="00075C5D"/>
    <w:rsid w:val="0007717C"/>
    <w:rsid w:val="00077B17"/>
    <w:rsid w:val="00077D33"/>
    <w:rsid w:val="00077D52"/>
    <w:rsid w:val="00077E5F"/>
    <w:rsid w:val="00080012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7BF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2E4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53"/>
    <w:rsid w:val="000A7CEF"/>
    <w:rsid w:val="000A7D50"/>
    <w:rsid w:val="000B028B"/>
    <w:rsid w:val="000B0E9F"/>
    <w:rsid w:val="000B1180"/>
    <w:rsid w:val="000B1891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971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137"/>
    <w:rsid w:val="000D17F5"/>
    <w:rsid w:val="000D1D69"/>
    <w:rsid w:val="000D1F2E"/>
    <w:rsid w:val="000D1F94"/>
    <w:rsid w:val="000D25E0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3D8"/>
    <w:rsid w:val="000F17E0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B9"/>
    <w:rsid w:val="001002DA"/>
    <w:rsid w:val="001005FF"/>
    <w:rsid w:val="001009D1"/>
    <w:rsid w:val="00100D9C"/>
    <w:rsid w:val="001012B0"/>
    <w:rsid w:val="0010138B"/>
    <w:rsid w:val="001014DD"/>
    <w:rsid w:val="00102304"/>
    <w:rsid w:val="0010423D"/>
    <w:rsid w:val="0010434A"/>
    <w:rsid w:val="001045CC"/>
    <w:rsid w:val="00104969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6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1B"/>
    <w:rsid w:val="00116079"/>
    <w:rsid w:val="00116221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1F95"/>
    <w:rsid w:val="0013216D"/>
    <w:rsid w:val="00132225"/>
    <w:rsid w:val="00132312"/>
    <w:rsid w:val="00132A13"/>
    <w:rsid w:val="00132FD0"/>
    <w:rsid w:val="00133E1C"/>
    <w:rsid w:val="00133E57"/>
    <w:rsid w:val="0013408B"/>
    <w:rsid w:val="001343B2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6C6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41E"/>
    <w:rsid w:val="00160C36"/>
    <w:rsid w:val="001610B1"/>
    <w:rsid w:val="00161280"/>
    <w:rsid w:val="001621FB"/>
    <w:rsid w:val="001622D5"/>
    <w:rsid w:val="00163AAA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C78"/>
    <w:rsid w:val="00171D65"/>
    <w:rsid w:val="001724AD"/>
    <w:rsid w:val="00172FC1"/>
    <w:rsid w:val="00173A8E"/>
    <w:rsid w:val="00174001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3D1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B37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D65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D8"/>
    <w:rsid w:val="001A5D4A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1528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472"/>
    <w:rsid w:val="001C06CE"/>
    <w:rsid w:val="001C0CCA"/>
    <w:rsid w:val="001C1CE5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9A9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6091"/>
    <w:rsid w:val="001E7281"/>
    <w:rsid w:val="001E7AED"/>
    <w:rsid w:val="001F0636"/>
    <w:rsid w:val="001F07D8"/>
    <w:rsid w:val="001F087C"/>
    <w:rsid w:val="001F0B22"/>
    <w:rsid w:val="001F1025"/>
    <w:rsid w:val="001F1233"/>
    <w:rsid w:val="001F19C8"/>
    <w:rsid w:val="001F2689"/>
    <w:rsid w:val="001F2FE6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0D8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E2E"/>
    <w:rsid w:val="00207FA3"/>
    <w:rsid w:val="00210AA7"/>
    <w:rsid w:val="002126E8"/>
    <w:rsid w:val="00213283"/>
    <w:rsid w:val="00213867"/>
    <w:rsid w:val="00213E1E"/>
    <w:rsid w:val="00214046"/>
    <w:rsid w:val="0021495B"/>
    <w:rsid w:val="00214DA8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C52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25AF"/>
    <w:rsid w:val="0025563C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3385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26D"/>
    <w:rsid w:val="002A055E"/>
    <w:rsid w:val="002A0F65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489"/>
    <w:rsid w:val="002B1373"/>
    <w:rsid w:val="002B15EB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FD6"/>
    <w:rsid w:val="002D01C7"/>
    <w:rsid w:val="002D0363"/>
    <w:rsid w:val="002D071A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57C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B2F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772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1680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6396"/>
    <w:rsid w:val="00326732"/>
    <w:rsid w:val="00326A64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CE9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972"/>
    <w:rsid w:val="00340A45"/>
    <w:rsid w:val="00340A56"/>
    <w:rsid w:val="00342BD7"/>
    <w:rsid w:val="00342E02"/>
    <w:rsid w:val="00343459"/>
    <w:rsid w:val="00343710"/>
    <w:rsid w:val="00343A07"/>
    <w:rsid w:val="0034458D"/>
    <w:rsid w:val="00344B17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F6D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4DE"/>
    <w:rsid w:val="003545E2"/>
    <w:rsid w:val="0035482C"/>
    <w:rsid w:val="0035499D"/>
    <w:rsid w:val="00355058"/>
    <w:rsid w:val="003565AE"/>
    <w:rsid w:val="00356FE7"/>
    <w:rsid w:val="0035728D"/>
    <w:rsid w:val="003572FA"/>
    <w:rsid w:val="00357380"/>
    <w:rsid w:val="0035754F"/>
    <w:rsid w:val="0035798E"/>
    <w:rsid w:val="00357BB5"/>
    <w:rsid w:val="00360243"/>
    <w:rsid w:val="003602D9"/>
    <w:rsid w:val="003604CE"/>
    <w:rsid w:val="00360676"/>
    <w:rsid w:val="00361168"/>
    <w:rsid w:val="00361360"/>
    <w:rsid w:val="003616BD"/>
    <w:rsid w:val="003622B1"/>
    <w:rsid w:val="00362412"/>
    <w:rsid w:val="0036384F"/>
    <w:rsid w:val="00363F7D"/>
    <w:rsid w:val="00363FA0"/>
    <w:rsid w:val="003641FC"/>
    <w:rsid w:val="00364A96"/>
    <w:rsid w:val="00365B20"/>
    <w:rsid w:val="0036688E"/>
    <w:rsid w:val="003670C4"/>
    <w:rsid w:val="00370E47"/>
    <w:rsid w:val="00372570"/>
    <w:rsid w:val="0037322F"/>
    <w:rsid w:val="0037323B"/>
    <w:rsid w:val="0037377F"/>
    <w:rsid w:val="00374042"/>
    <w:rsid w:val="003742AC"/>
    <w:rsid w:val="00376A1A"/>
    <w:rsid w:val="00376B9D"/>
    <w:rsid w:val="00377CE1"/>
    <w:rsid w:val="003807F1"/>
    <w:rsid w:val="003815BB"/>
    <w:rsid w:val="0038168D"/>
    <w:rsid w:val="00381B7D"/>
    <w:rsid w:val="0038217B"/>
    <w:rsid w:val="00382541"/>
    <w:rsid w:val="00383C13"/>
    <w:rsid w:val="00383DBA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5E2"/>
    <w:rsid w:val="003D5B1F"/>
    <w:rsid w:val="003D6FCA"/>
    <w:rsid w:val="003D761D"/>
    <w:rsid w:val="003D7625"/>
    <w:rsid w:val="003D7A25"/>
    <w:rsid w:val="003D7DE0"/>
    <w:rsid w:val="003E018B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2CBA"/>
    <w:rsid w:val="003E33C2"/>
    <w:rsid w:val="003E3A14"/>
    <w:rsid w:val="003E3C4D"/>
    <w:rsid w:val="003E434B"/>
    <w:rsid w:val="003E4B51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66B"/>
    <w:rsid w:val="00425743"/>
    <w:rsid w:val="00425750"/>
    <w:rsid w:val="0042584A"/>
    <w:rsid w:val="00426762"/>
    <w:rsid w:val="00427248"/>
    <w:rsid w:val="004272E5"/>
    <w:rsid w:val="00427D2C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47E09"/>
    <w:rsid w:val="004501D2"/>
    <w:rsid w:val="00450B74"/>
    <w:rsid w:val="00450DD4"/>
    <w:rsid w:val="004517AA"/>
    <w:rsid w:val="00451B62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329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4E43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9F1"/>
    <w:rsid w:val="00482AAD"/>
    <w:rsid w:val="00482EA5"/>
    <w:rsid w:val="00483127"/>
    <w:rsid w:val="00483897"/>
    <w:rsid w:val="004843B1"/>
    <w:rsid w:val="004843F2"/>
    <w:rsid w:val="00484649"/>
    <w:rsid w:val="00484CFB"/>
    <w:rsid w:val="004853CE"/>
    <w:rsid w:val="00485A5D"/>
    <w:rsid w:val="0048618E"/>
    <w:rsid w:val="004865E7"/>
    <w:rsid w:val="00487488"/>
    <w:rsid w:val="00487499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B70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20F8"/>
    <w:rsid w:val="004B31AC"/>
    <w:rsid w:val="004B3EF9"/>
    <w:rsid w:val="004B3F31"/>
    <w:rsid w:val="004B409C"/>
    <w:rsid w:val="004B5AA4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0EAB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380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69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4CA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72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6D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6D06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69C"/>
    <w:rsid w:val="00536759"/>
    <w:rsid w:val="00536D1C"/>
    <w:rsid w:val="00536FF6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069"/>
    <w:rsid w:val="00563697"/>
    <w:rsid w:val="00563AEB"/>
    <w:rsid w:val="0056579B"/>
    <w:rsid w:val="005658E0"/>
    <w:rsid w:val="00565E6C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5B"/>
    <w:rsid w:val="005767E5"/>
    <w:rsid w:val="00577B23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137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068"/>
    <w:rsid w:val="005A74A1"/>
    <w:rsid w:val="005A75A3"/>
    <w:rsid w:val="005B0C8B"/>
    <w:rsid w:val="005B17CD"/>
    <w:rsid w:val="005B1A6F"/>
    <w:rsid w:val="005B25EC"/>
    <w:rsid w:val="005B2938"/>
    <w:rsid w:val="005B2C2C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1CF8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7F9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44"/>
    <w:rsid w:val="005E3997"/>
    <w:rsid w:val="005E3DE7"/>
    <w:rsid w:val="005E3EEB"/>
    <w:rsid w:val="005E5197"/>
    <w:rsid w:val="005E53B0"/>
    <w:rsid w:val="005E5B81"/>
    <w:rsid w:val="005E6350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357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3E7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69B"/>
    <w:rsid w:val="00615721"/>
    <w:rsid w:val="00616485"/>
    <w:rsid w:val="006169D7"/>
    <w:rsid w:val="00616BDE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929"/>
    <w:rsid w:val="00627B10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5A1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3FE"/>
    <w:rsid w:val="00674CC3"/>
    <w:rsid w:val="00675C72"/>
    <w:rsid w:val="006763C7"/>
    <w:rsid w:val="00676901"/>
    <w:rsid w:val="0067719C"/>
    <w:rsid w:val="006771F9"/>
    <w:rsid w:val="0067767A"/>
    <w:rsid w:val="006776D7"/>
    <w:rsid w:val="006777B6"/>
    <w:rsid w:val="00677891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5B2"/>
    <w:rsid w:val="00686BEA"/>
    <w:rsid w:val="006874FF"/>
    <w:rsid w:val="0069099B"/>
    <w:rsid w:val="00691D35"/>
    <w:rsid w:val="00692288"/>
    <w:rsid w:val="006928C1"/>
    <w:rsid w:val="00692947"/>
    <w:rsid w:val="00693420"/>
    <w:rsid w:val="006935D6"/>
    <w:rsid w:val="00693A67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729"/>
    <w:rsid w:val="00697951"/>
    <w:rsid w:val="00697BAE"/>
    <w:rsid w:val="006A0A9A"/>
    <w:rsid w:val="006A1AF7"/>
    <w:rsid w:val="006A1E84"/>
    <w:rsid w:val="006A2039"/>
    <w:rsid w:val="006A276B"/>
    <w:rsid w:val="006A27A1"/>
    <w:rsid w:val="006A282A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4586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061C"/>
    <w:rsid w:val="006C100F"/>
    <w:rsid w:val="006C1EE6"/>
    <w:rsid w:val="006C1F08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D26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6F7F75"/>
    <w:rsid w:val="00700F32"/>
    <w:rsid w:val="00701BC8"/>
    <w:rsid w:val="00701EAD"/>
    <w:rsid w:val="00701FE4"/>
    <w:rsid w:val="00702B6B"/>
    <w:rsid w:val="0070327E"/>
    <w:rsid w:val="0070346E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61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109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30EA"/>
    <w:rsid w:val="0076323D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17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1E38"/>
    <w:rsid w:val="007A2CF7"/>
    <w:rsid w:val="007A306F"/>
    <w:rsid w:val="007A3472"/>
    <w:rsid w:val="007A3BE5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6D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14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A9D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4EFE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6359"/>
    <w:rsid w:val="007E6465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114"/>
    <w:rsid w:val="007F49C8"/>
    <w:rsid w:val="007F49CA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605F"/>
    <w:rsid w:val="008060AD"/>
    <w:rsid w:val="00807786"/>
    <w:rsid w:val="00807D94"/>
    <w:rsid w:val="00810C88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6FB2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2D85"/>
    <w:rsid w:val="0084436A"/>
    <w:rsid w:val="008443D3"/>
    <w:rsid w:val="008444E8"/>
    <w:rsid w:val="00844E80"/>
    <w:rsid w:val="00845A39"/>
    <w:rsid w:val="00845B06"/>
    <w:rsid w:val="00846FE7"/>
    <w:rsid w:val="00846FE9"/>
    <w:rsid w:val="00847424"/>
    <w:rsid w:val="00847574"/>
    <w:rsid w:val="0084761B"/>
    <w:rsid w:val="008477CD"/>
    <w:rsid w:val="00847870"/>
    <w:rsid w:val="008479B5"/>
    <w:rsid w:val="00847E30"/>
    <w:rsid w:val="00850CEC"/>
    <w:rsid w:val="008524D1"/>
    <w:rsid w:val="00852C9F"/>
    <w:rsid w:val="00854839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0A1"/>
    <w:rsid w:val="0086128B"/>
    <w:rsid w:val="00862397"/>
    <w:rsid w:val="0086251D"/>
    <w:rsid w:val="0086325B"/>
    <w:rsid w:val="00863435"/>
    <w:rsid w:val="00863F02"/>
    <w:rsid w:val="00866A86"/>
    <w:rsid w:val="008677FD"/>
    <w:rsid w:val="00867BD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4896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22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8FC"/>
    <w:rsid w:val="008C0C99"/>
    <w:rsid w:val="008C1588"/>
    <w:rsid w:val="008C16F3"/>
    <w:rsid w:val="008C18D4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5DD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FF6"/>
    <w:rsid w:val="008E312F"/>
    <w:rsid w:val="008E42B0"/>
    <w:rsid w:val="008E482B"/>
    <w:rsid w:val="008E4CA5"/>
    <w:rsid w:val="008E5FD1"/>
    <w:rsid w:val="008E6605"/>
    <w:rsid w:val="008E7354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4DD1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6B5C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4959"/>
    <w:rsid w:val="00925110"/>
    <w:rsid w:val="0092647E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CE5"/>
    <w:rsid w:val="00940E12"/>
    <w:rsid w:val="009411FC"/>
    <w:rsid w:val="00941636"/>
    <w:rsid w:val="00941B38"/>
    <w:rsid w:val="00941D93"/>
    <w:rsid w:val="00941FF9"/>
    <w:rsid w:val="009424D7"/>
    <w:rsid w:val="00943742"/>
    <w:rsid w:val="009437BD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26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8B3"/>
    <w:rsid w:val="00981B5D"/>
    <w:rsid w:val="009820FD"/>
    <w:rsid w:val="00982E8E"/>
    <w:rsid w:val="00982EC8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A8E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02C"/>
    <w:rsid w:val="009B016C"/>
    <w:rsid w:val="009B0483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5CF2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4AD"/>
    <w:rsid w:val="009C1D14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A90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200"/>
    <w:rsid w:val="009F5E13"/>
    <w:rsid w:val="009F5E2F"/>
    <w:rsid w:val="009F5EAE"/>
    <w:rsid w:val="009F6FD3"/>
    <w:rsid w:val="009F7114"/>
    <w:rsid w:val="009F7437"/>
    <w:rsid w:val="009F7F7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1984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4E6F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10C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F4C"/>
    <w:rsid w:val="00A56FE3"/>
    <w:rsid w:val="00A57977"/>
    <w:rsid w:val="00A60896"/>
    <w:rsid w:val="00A609F0"/>
    <w:rsid w:val="00A60B8E"/>
    <w:rsid w:val="00A61499"/>
    <w:rsid w:val="00A614AE"/>
    <w:rsid w:val="00A61D99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480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92F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F2"/>
    <w:rsid w:val="00AA51D6"/>
    <w:rsid w:val="00AA5A4B"/>
    <w:rsid w:val="00AA6253"/>
    <w:rsid w:val="00AA77A0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4DE3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36A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F22"/>
    <w:rsid w:val="00AD61F7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27B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E7FF7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49"/>
    <w:rsid w:val="00AF6FDE"/>
    <w:rsid w:val="00AF7121"/>
    <w:rsid w:val="00AF792E"/>
    <w:rsid w:val="00AF7A44"/>
    <w:rsid w:val="00B006FE"/>
    <w:rsid w:val="00B007CB"/>
    <w:rsid w:val="00B00BAA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4"/>
    <w:rsid w:val="00B051D7"/>
    <w:rsid w:val="00B05231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A95"/>
    <w:rsid w:val="00B22AC0"/>
    <w:rsid w:val="00B22FCA"/>
    <w:rsid w:val="00B23230"/>
    <w:rsid w:val="00B23AE8"/>
    <w:rsid w:val="00B23CC2"/>
    <w:rsid w:val="00B24A9A"/>
    <w:rsid w:val="00B25210"/>
    <w:rsid w:val="00B26A91"/>
    <w:rsid w:val="00B2712A"/>
    <w:rsid w:val="00B2763F"/>
    <w:rsid w:val="00B27853"/>
    <w:rsid w:val="00B27AAC"/>
    <w:rsid w:val="00B302FA"/>
    <w:rsid w:val="00B30787"/>
    <w:rsid w:val="00B307BA"/>
    <w:rsid w:val="00B30929"/>
    <w:rsid w:val="00B313B4"/>
    <w:rsid w:val="00B31FE9"/>
    <w:rsid w:val="00B32176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4D4F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5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2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40"/>
    <w:rsid w:val="00BB14C4"/>
    <w:rsid w:val="00BB236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19F"/>
    <w:rsid w:val="00BD66B0"/>
    <w:rsid w:val="00BD721C"/>
    <w:rsid w:val="00BD7A8B"/>
    <w:rsid w:val="00BD7F16"/>
    <w:rsid w:val="00BE0841"/>
    <w:rsid w:val="00BE0B97"/>
    <w:rsid w:val="00BE0BF1"/>
    <w:rsid w:val="00BE1234"/>
    <w:rsid w:val="00BE156B"/>
    <w:rsid w:val="00BE191B"/>
    <w:rsid w:val="00BE1AFF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7A9"/>
    <w:rsid w:val="00C06AD5"/>
    <w:rsid w:val="00C07377"/>
    <w:rsid w:val="00C07ACA"/>
    <w:rsid w:val="00C10283"/>
    <w:rsid w:val="00C10478"/>
    <w:rsid w:val="00C10590"/>
    <w:rsid w:val="00C119F4"/>
    <w:rsid w:val="00C11A20"/>
    <w:rsid w:val="00C12107"/>
    <w:rsid w:val="00C1286E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814"/>
    <w:rsid w:val="00C20D14"/>
    <w:rsid w:val="00C214EA"/>
    <w:rsid w:val="00C218C5"/>
    <w:rsid w:val="00C22345"/>
    <w:rsid w:val="00C22468"/>
    <w:rsid w:val="00C22E48"/>
    <w:rsid w:val="00C23E90"/>
    <w:rsid w:val="00C23EE8"/>
    <w:rsid w:val="00C2471F"/>
    <w:rsid w:val="00C24E68"/>
    <w:rsid w:val="00C25DF9"/>
    <w:rsid w:val="00C26005"/>
    <w:rsid w:val="00C2656B"/>
    <w:rsid w:val="00C26610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2288"/>
    <w:rsid w:val="00C35447"/>
    <w:rsid w:val="00C354B5"/>
    <w:rsid w:val="00C35564"/>
    <w:rsid w:val="00C35682"/>
    <w:rsid w:val="00C35833"/>
    <w:rsid w:val="00C35AA0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57C"/>
    <w:rsid w:val="00C70697"/>
    <w:rsid w:val="00C7129C"/>
    <w:rsid w:val="00C716A0"/>
    <w:rsid w:val="00C7182A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128A"/>
    <w:rsid w:val="00C81568"/>
    <w:rsid w:val="00C81EB3"/>
    <w:rsid w:val="00C82871"/>
    <w:rsid w:val="00C82D4C"/>
    <w:rsid w:val="00C83454"/>
    <w:rsid w:val="00C836BC"/>
    <w:rsid w:val="00C837B2"/>
    <w:rsid w:val="00C838B5"/>
    <w:rsid w:val="00C84847"/>
    <w:rsid w:val="00C84CA9"/>
    <w:rsid w:val="00C8580F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1DD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4C2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5126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4520"/>
    <w:rsid w:val="00CD50C1"/>
    <w:rsid w:val="00CD5342"/>
    <w:rsid w:val="00CD5555"/>
    <w:rsid w:val="00CD740F"/>
    <w:rsid w:val="00CD7877"/>
    <w:rsid w:val="00CD78AE"/>
    <w:rsid w:val="00CE0424"/>
    <w:rsid w:val="00CE182B"/>
    <w:rsid w:val="00CE1906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6026"/>
    <w:rsid w:val="00CE74E6"/>
    <w:rsid w:val="00CE7561"/>
    <w:rsid w:val="00CE7D63"/>
    <w:rsid w:val="00CF1354"/>
    <w:rsid w:val="00CF1397"/>
    <w:rsid w:val="00CF27E3"/>
    <w:rsid w:val="00CF289C"/>
    <w:rsid w:val="00CF3A15"/>
    <w:rsid w:val="00CF3A80"/>
    <w:rsid w:val="00CF3B1F"/>
    <w:rsid w:val="00CF3BF6"/>
    <w:rsid w:val="00CF4031"/>
    <w:rsid w:val="00CF42C4"/>
    <w:rsid w:val="00CF49D6"/>
    <w:rsid w:val="00CF4A3E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203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1A7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3C2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880"/>
    <w:rsid w:val="00D50A06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4C46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69B6"/>
    <w:rsid w:val="00D67C2D"/>
    <w:rsid w:val="00D7079A"/>
    <w:rsid w:val="00D70841"/>
    <w:rsid w:val="00D708B0"/>
    <w:rsid w:val="00D70C0E"/>
    <w:rsid w:val="00D70D44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352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6C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251"/>
    <w:rsid w:val="00D96443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5B5"/>
    <w:rsid w:val="00DA1C45"/>
    <w:rsid w:val="00DA1DF4"/>
    <w:rsid w:val="00DA20FC"/>
    <w:rsid w:val="00DA25B1"/>
    <w:rsid w:val="00DA299A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6A2"/>
    <w:rsid w:val="00DA7E9B"/>
    <w:rsid w:val="00DB0A9F"/>
    <w:rsid w:val="00DB0F9E"/>
    <w:rsid w:val="00DB14D2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B4E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0A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5C88"/>
    <w:rsid w:val="00DE631A"/>
    <w:rsid w:val="00DE654F"/>
    <w:rsid w:val="00DE65ED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3F6"/>
    <w:rsid w:val="00DF454B"/>
    <w:rsid w:val="00DF45B5"/>
    <w:rsid w:val="00DF4F61"/>
    <w:rsid w:val="00DF54FD"/>
    <w:rsid w:val="00DF6056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4CB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352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4047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5F7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042"/>
    <w:rsid w:val="00E73DC7"/>
    <w:rsid w:val="00E74859"/>
    <w:rsid w:val="00E758EC"/>
    <w:rsid w:val="00E75FF8"/>
    <w:rsid w:val="00E76551"/>
    <w:rsid w:val="00E7665F"/>
    <w:rsid w:val="00E76ACC"/>
    <w:rsid w:val="00E76F92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1C0A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BB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61"/>
    <w:rsid w:val="00EA70B1"/>
    <w:rsid w:val="00EA7A41"/>
    <w:rsid w:val="00EB046F"/>
    <w:rsid w:val="00EB077B"/>
    <w:rsid w:val="00EB21E2"/>
    <w:rsid w:val="00EB22DA"/>
    <w:rsid w:val="00EB26B5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C7D47"/>
    <w:rsid w:val="00ED0158"/>
    <w:rsid w:val="00ED01F1"/>
    <w:rsid w:val="00ED080C"/>
    <w:rsid w:val="00ED0A3A"/>
    <w:rsid w:val="00ED1006"/>
    <w:rsid w:val="00ED15FF"/>
    <w:rsid w:val="00ED1AEB"/>
    <w:rsid w:val="00ED1BEE"/>
    <w:rsid w:val="00ED1D14"/>
    <w:rsid w:val="00ED21EF"/>
    <w:rsid w:val="00ED23CC"/>
    <w:rsid w:val="00ED24B0"/>
    <w:rsid w:val="00ED2AB8"/>
    <w:rsid w:val="00ED3E2F"/>
    <w:rsid w:val="00ED4362"/>
    <w:rsid w:val="00ED45CB"/>
    <w:rsid w:val="00ED4879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062"/>
    <w:rsid w:val="00EE2BB7"/>
    <w:rsid w:val="00EE2C5B"/>
    <w:rsid w:val="00EE369E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83B"/>
    <w:rsid w:val="00EF78F3"/>
    <w:rsid w:val="00EF79AC"/>
    <w:rsid w:val="00EF7F5C"/>
    <w:rsid w:val="00F000C5"/>
    <w:rsid w:val="00F00ADD"/>
    <w:rsid w:val="00F014A0"/>
    <w:rsid w:val="00F01F1B"/>
    <w:rsid w:val="00F02281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2A7"/>
    <w:rsid w:val="00F12470"/>
    <w:rsid w:val="00F12DE8"/>
    <w:rsid w:val="00F12E84"/>
    <w:rsid w:val="00F1355A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23E"/>
    <w:rsid w:val="00F21409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1FD7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37D1E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CC7"/>
    <w:rsid w:val="00F43E56"/>
    <w:rsid w:val="00F449A7"/>
    <w:rsid w:val="00F44CAA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01E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838"/>
    <w:rsid w:val="00FA0638"/>
    <w:rsid w:val="00FA13B3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224E"/>
    <w:rsid w:val="00FC2594"/>
    <w:rsid w:val="00FC25CA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2C26"/>
    <w:rsid w:val="00FE3047"/>
    <w:rsid w:val="00FE3B6F"/>
    <w:rsid w:val="00FE3C6C"/>
    <w:rsid w:val="00FE4463"/>
    <w:rsid w:val="00FE4C7B"/>
    <w:rsid w:val="00FE58D1"/>
    <w:rsid w:val="00FE5CEC"/>
    <w:rsid w:val="00FE6BDD"/>
    <w:rsid w:val="00FE6CC6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0DB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A65480"/>
    <w:pPr>
      <w:numPr>
        <w:numId w:val="30"/>
      </w:numPr>
      <w:spacing w:before="40"/>
    </w:pPr>
    <w:rPr>
      <w:rFonts w:ascii="Arial" w:eastAsia="MS Mincho" w:hAnsi="Arial" w:cstheme="minorBidi"/>
      <w:b/>
      <w:lang w:eastAsia="en-GB"/>
    </w:rPr>
  </w:style>
  <w:style w:type="character" w:customStyle="1" w:styleId="EmailDiscussionChar">
    <w:name w:val="EmailDiscussion Char"/>
    <w:link w:val="EmailDiscussion"/>
    <w:qFormat/>
    <w:rsid w:val="00A65480"/>
    <w:rPr>
      <w:rFonts w:ascii="Arial" w:eastAsia="MS Mincho" w:hAnsi="Arial" w:cstheme="minorBidi"/>
      <w:b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5A03EA-2735-48EE-9B74-5DF646A265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175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Chunxuan Ye</dc:creator>
  <cp:keywords/>
  <dc:description/>
  <cp:lastModifiedBy>Sarma Vangala</cp:lastModifiedBy>
  <cp:revision>58</cp:revision>
  <cp:lastPrinted>2020-01-28T01:17:00Z</cp:lastPrinted>
  <dcterms:created xsi:type="dcterms:W3CDTF">2021-01-14T14:48:00Z</dcterms:created>
  <dcterms:modified xsi:type="dcterms:W3CDTF">2021-05-10T17:33:00Z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</Properties>
</file>